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FE" w:rsidRPr="000D01C0" w:rsidRDefault="00DF6AFE" w:rsidP="000D01C0">
      <w:pPr>
        <w:pStyle w:val="Heading4"/>
        <w:jc w:val="center"/>
      </w:pPr>
      <w:r w:rsidRPr="000D01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4" o:title=""/>
          </v:shape>
          <o:OLEObject Type="Embed" ProgID="Paint.Picture" ShapeID="_x0000_i1025" DrawAspect="Content" ObjectID="_1550391071" r:id="rId5"/>
        </w:object>
      </w:r>
    </w:p>
    <w:p w:rsidR="00DF6AFE" w:rsidRPr="000D01C0" w:rsidRDefault="00DF6AFE" w:rsidP="000D01C0">
      <w:pPr>
        <w:pStyle w:val="Heading2"/>
        <w:rPr>
          <w:lang w:val="uk-UA"/>
        </w:rPr>
      </w:pPr>
      <w:r w:rsidRPr="000D01C0">
        <w:rPr>
          <w:lang w:val="uk-UA"/>
        </w:rPr>
        <w:t>УКРАЇНА</w:t>
      </w:r>
    </w:p>
    <w:p w:rsidR="00DF6AFE" w:rsidRPr="000D01C0" w:rsidRDefault="00DF6AFE" w:rsidP="000D01C0">
      <w:pPr>
        <w:pStyle w:val="Heading3"/>
        <w:rPr>
          <w:b/>
        </w:rPr>
      </w:pPr>
      <w:r w:rsidRPr="000D01C0">
        <w:rPr>
          <w:b/>
        </w:rPr>
        <w:t>Пологівська районна рада</w:t>
      </w:r>
    </w:p>
    <w:p w:rsidR="00DF6AFE" w:rsidRPr="000D01C0" w:rsidRDefault="00DF6AFE" w:rsidP="000D01C0">
      <w:pPr>
        <w:jc w:val="center"/>
        <w:rPr>
          <w:b/>
          <w:i/>
          <w:sz w:val="28"/>
          <w:lang w:val="uk-UA"/>
        </w:rPr>
      </w:pPr>
      <w:r w:rsidRPr="000D01C0">
        <w:rPr>
          <w:b/>
          <w:i/>
          <w:sz w:val="28"/>
          <w:lang w:val="uk-UA"/>
        </w:rPr>
        <w:t>Запорізької області</w:t>
      </w:r>
    </w:p>
    <w:p w:rsidR="00DF6AFE" w:rsidRPr="000D01C0" w:rsidRDefault="00DF6AFE" w:rsidP="000D01C0">
      <w:pPr>
        <w:jc w:val="center"/>
        <w:rPr>
          <w:b/>
          <w:i/>
          <w:sz w:val="28"/>
          <w:lang w:val="uk-UA"/>
        </w:rPr>
      </w:pPr>
      <w:r w:rsidRPr="000D01C0">
        <w:rPr>
          <w:b/>
          <w:i/>
          <w:sz w:val="28"/>
          <w:lang w:val="uk-UA"/>
        </w:rPr>
        <w:t>сьомого скликання</w:t>
      </w:r>
    </w:p>
    <w:p w:rsidR="00DF6AFE" w:rsidRDefault="00DF6AFE" w:rsidP="000D01C0">
      <w:pPr>
        <w:jc w:val="center"/>
        <w:rPr>
          <w:b/>
          <w:i/>
          <w:sz w:val="28"/>
          <w:lang w:val="uk-UA"/>
        </w:rPr>
      </w:pPr>
      <w:r w:rsidRPr="00DC41F3">
        <w:rPr>
          <w:b/>
          <w:i/>
          <w:sz w:val="28"/>
          <w:lang w:val="uk-UA"/>
        </w:rPr>
        <w:t>шістнадцята сесія</w:t>
      </w:r>
    </w:p>
    <w:p w:rsidR="00DF6AFE" w:rsidRPr="000D01C0" w:rsidRDefault="00DF6AFE" w:rsidP="000D01C0">
      <w:pPr>
        <w:jc w:val="center"/>
        <w:rPr>
          <w:b/>
          <w:i/>
          <w:sz w:val="28"/>
          <w:lang w:val="uk-UA"/>
        </w:rPr>
      </w:pPr>
    </w:p>
    <w:p w:rsidR="00DF6AFE" w:rsidRDefault="00DF6AFE" w:rsidP="000D01C0">
      <w:pPr>
        <w:jc w:val="center"/>
        <w:rPr>
          <w:b/>
          <w:i/>
          <w:sz w:val="28"/>
          <w:lang w:val="uk-UA"/>
        </w:rPr>
      </w:pPr>
      <w:r w:rsidRPr="000D01C0">
        <w:rPr>
          <w:b/>
          <w:i/>
          <w:sz w:val="28"/>
          <w:lang w:val="uk-UA"/>
        </w:rPr>
        <w:t>Р і ш е н н я</w:t>
      </w:r>
    </w:p>
    <w:p w:rsidR="00DF6AFE" w:rsidRPr="000D01C0" w:rsidRDefault="00DF6AFE" w:rsidP="000D01C0">
      <w:pPr>
        <w:jc w:val="center"/>
        <w:rPr>
          <w:b/>
          <w:i/>
          <w:sz w:val="28"/>
          <w:lang w:val="uk-UA"/>
        </w:rPr>
      </w:pPr>
    </w:p>
    <w:p w:rsidR="00DF6AFE" w:rsidRDefault="00DF6AFE" w:rsidP="000D01C0">
      <w:pPr>
        <w:spacing w:line="240" w:lineRule="exact"/>
        <w:jc w:val="both"/>
        <w:rPr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</w:rPr>
        <w:t>03 березня 2017 року                                                                                          №</w:t>
      </w:r>
      <w:r>
        <w:rPr>
          <w:color w:val="000000"/>
          <w:sz w:val="28"/>
          <w:szCs w:val="28"/>
          <w:u w:val="single"/>
        </w:rPr>
        <w:t xml:space="preserve">   </w:t>
      </w:r>
      <w:r>
        <w:rPr>
          <w:color w:val="000000"/>
          <w:sz w:val="28"/>
          <w:szCs w:val="28"/>
          <w:u w:val="single"/>
          <w:lang w:val="uk-UA"/>
        </w:rPr>
        <w:t>15</w:t>
      </w:r>
    </w:p>
    <w:p w:rsidR="00DF6AFE" w:rsidRDefault="00DF6AFE" w:rsidP="000D01C0">
      <w:pPr>
        <w:spacing w:line="240" w:lineRule="exact"/>
        <w:jc w:val="both"/>
        <w:rPr>
          <w:color w:val="000000"/>
          <w:sz w:val="28"/>
          <w:szCs w:val="28"/>
          <w:u w:val="single"/>
          <w:lang w:val="uk-UA"/>
        </w:rPr>
      </w:pPr>
    </w:p>
    <w:p w:rsidR="00DF6AFE" w:rsidRPr="00BA2FE4" w:rsidRDefault="00DF6AFE" w:rsidP="000D01C0">
      <w:pPr>
        <w:spacing w:line="240" w:lineRule="exact"/>
        <w:jc w:val="both"/>
        <w:rPr>
          <w:sz w:val="28"/>
          <w:lang w:val="uk-UA"/>
        </w:rPr>
      </w:pPr>
    </w:p>
    <w:p w:rsidR="00DF6AFE" w:rsidRPr="000D01C0" w:rsidRDefault="00DF6AFE" w:rsidP="000D01C0">
      <w:pPr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>Про списання основних засобів</w:t>
      </w:r>
    </w:p>
    <w:p w:rsidR="00DF6AFE" w:rsidRDefault="00DF6AFE" w:rsidP="000D01C0">
      <w:pPr>
        <w:shd w:val="clear" w:color="auto" w:fill="FFFFFF"/>
        <w:ind w:firstLine="709"/>
        <w:jc w:val="both"/>
        <w:rPr>
          <w:spacing w:val="-3"/>
          <w:sz w:val="28"/>
          <w:szCs w:val="28"/>
          <w:lang w:val="uk-UA"/>
        </w:rPr>
      </w:pPr>
    </w:p>
    <w:p w:rsidR="00DF6AFE" w:rsidRPr="000D01C0" w:rsidRDefault="00DF6AFE" w:rsidP="000D01C0">
      <w:pPr>
        <w:shd w:val="clear" w:color="auto" w:fill="FFFFFF"/>
        <w:ind w:firstLine="709"/>
        <w:jc w:val="both"/>
        <w:rPr>
          <w:spacing w:val="-3"/>
          <w:sz w:val="28"/>
          <w:szCs w:val="28"/>
          <w:lang w:val="uk-UA"/>
        </w:rPr>
      </w:pPr>
    </w:p>
    <w:p w:rsidR="00DF6AFE" w:rsidRPr="000D01C0" w:rsidRDefault="00DF6AFE" w:rsidP="000D01C0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D01C0">
        <w:rPr>
          <w:spacing w:val="-3"/>
          <w:sz w:val="28"/>
          <w:szCs w:val="28"/>
          <w:lang w:val="uk-UA"/>
        </w:rPr>
        <w:t xml:space="preserve">Відповідно до статей 43, 60 </w:t>
      </w:r>
      <w:r w:rsidRPr="000D01C0">
        <w:rPr>
          <w:sz w:val="28"/>
          <w:szCs w:val="28"/>
          <w:lang w:val="uk-UA"/>
        </w:rPr>
        <w:t>Закону України «Про місцеве самоврядування в Україні», враховуючи клопотання відділу освіти, молоді та спорту Пологівської райдержадміністрації та рішень інвентаризаційної комісії навчального  закладу, Пологівська районна рада Запорізької області вирішала:</w:t>
      </w:r>
    </w:p>
    <w:p w:rsidR="00DF6AFE" w:rsidRPr="000D01C0" w:rsidRDefault="00DF6AFE" w:rsidP="000D01C0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DF6AFE" w:rsidRPr="000D01C0" w:rsidRDefault="00DF6AFE" w:rsidP="000D01C0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>1. Надати дозвіл Григорівській загальноосвітній школі І-ІІІ ступенів Пологівської районної ради Запорізької області на списання основних засобів</w:t>
      </w:r>
      <w:r w:rsidRPr="000D01C0">
        <w:rPr>
          <w:sz w:val="28"/>
          <w:szCs w:val="28"/>
          <w:shd w:val="clear" w:color="auto" w:fill="FFFFFF"/>
          <w:lang w:val="uk-UA"/>
        </w:rPr>
        <w:t xml:space="preserve">, що належать до спільної власності територіальних громад сіл та міста Пологівського району, </w:t>
      </w:r>
      <w:r w:rsidRPr="000D01C0">
        <w:rPr>
          <w:sz w:val="28"/>
          <w:szCs w:val="28"/>
          <w:lang w:val="uk-UA"/>
        </w:rPr>
        <w:t>які фізично зношені, застарілі та непридатні для використання:</w:t>
      </w:r>
    </w:p>
    <w:tbl>
      <w:tblPr>
        <w:tblW w:w="95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5"/>
        <w:gridCol w:w="1793"/>
        <w:gridCol w:w="1843"/>
        <w:gridCol w:w="1701"/>
        <w:gridCol w:w="1559"/>
        <w:gridCol w:w="1276"/>
        <w:gridCol w:w="933"/>
      </w:tblGrid>
      <w:tr w:rsidR="00DF6AFE" w:rsidRPr="000D01C0" w:rsidTr="00BA2FE4">
        <w:trPr>
          <w:trHeight w:val="1063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FE" w:rsidRPr="000D01C0" w:rsidRDefault="00DF6AFE" w:rsidP="00BA2FE4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FE" w:rsidRPr="000D01C0" w:rsidRDefault="00DF6AFE" w:rsidP="00BA2FE4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D01C0">
              <w:rPr>
                <w:spacing w:val="-4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FE" w:rsidRPr="000D01C0" w:rsidRDefault="00DF6AFE" w:rsidP="00BA2FE4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Рік введення в</w:t>
            </w:r>
          </w:p>
          <w:p w:rsidR="00DF6AFE" w:rsidRPr="000D01C0" w:rsidRDefault="00DF6AFE" w:rsidP="00BA2FE4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D01C0">
              <w:rPr>
                <w:spacing w:val="-4"/>
                <w:sz w:val="28"/>
                <w:szCs w:val="28"/>
                <w:lang w:val="uk-UA"/>
              </w:rPr>
              <w:t>експлуатацію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FE" w:rsidRPr="000D01C0" w:rsidRDefault="00DF6AFE" w:rsidP="00BA2FE4">
            <w:pPr>
              <w:shd w:val="clear" w:color="auto" w:fill="FFFFFF"/>
              <w:jc w:val="center"/>
              <w:rPr>
                <w:spacing w:val="-3"/>
                <w:sz w:val="28"/>
                <w:szCs w:val="28"/>
                <w:lang w:val="uk-UA"/>
              </w:rPr>
            </w:pPr>
            <w:r w:rsidRPr="000D01C0">
              <w:rPr>
                <w:spacing w:val="-3"/>
                <w:sz w:val="28"/>
                <w:szCs w:val="28"/>
                <w:lang w:val="uk-UA"/>
              </w:rPr>
              <w:t>Інвентарний</w:t>
            </w:r>
          </w:p>
          <w:p w:rsidR="00DF6AFE" w:rsidRPr="000D01C0" w:rsidRDefault="00DF6AFE" w:rsidP="00BA2FE4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номер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FE" w:rsidRPr="000D01C0" w:rsidRDefault="00DF6AFE" w:rsidP="00BA2FE4">
            <w:pPr>
              <w:shd w:val="clear" w:color="auto" w:fill="FFFFFF"/>
              <w:jc w:val="center"/>
              <w:rPr>
                <w:spacing w:val="-1"/>
                <w:sz w:val="28"/>
                <w:szCs w:val="28"/>
                <w:lang w:val="uk-UA"/>
              </w:rPr>
            </w:pPr>
            <w:r w:rsidRPr="000D01C0">
              <w:rPr>
                <w:spacing w:val="-1"/>
                <w:sz w:val="28"/>
                <w:szCs w:val="28"/>
                <w:lang w:val="uk-UA"/>
              </w:rPr>
              <w:t>Балансова</w:t>
            </w:r>
          </w:p>
          <w:p w:rsidR="00DF6AFE" w:rsidRPr="000D01C0" w:rsidRDefault="00DF6AFE" w:rsidP="00BA2FE4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вартість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FE" w:rsidRPr="000D01C0" w:rsidRDefault="00DF6AFE" w:rsidP="00BA2FE4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D01C0">
              <w:rPr>
                <w:spacing w:val="-4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FE" w:rsidRPr="000D01C0" w:rsidRDefault="00DF6AFE" w:rsidP="00BA2FE4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Знос</w:t>
            </w:r>
          </w:p>
        </w:tc>
      </w:tr>
      <w:tr w:rsidR="00DF6AFE" w:rsidRPr="000D01C0" w:rsidTr="000D01C0">
        <w:trPr>
          <w:trHeight w:hRule="exact" w:val="849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FE" w:rsidRPr="000D01C0" w:rsidRDefault="00DF6AFE" w:rsidP="00BA2FE4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FE" w:rsidRPr="000D01C0" w:rsidRDefault="00DF6AFE" w:rsidP="00BA2FE4">
            <w:pPr>
              <w:shd w:val="clear" w:color="auto" w:fill="FFFFFF"/>
              <w:jc w:val="center"/>
              <w:rPr>
                <w:spacing w:val="-1"/>
                <w:sz w:val="28"/>
                <w:szCs w:val="28"/>
                <w:lang w:val="uk-UA"/>
              </w:rPr>
            </w:pPr>
            <w:r w:rsidRPr="000D01C0">
              <w:rPr>
                <w:spacing w:val="-1"/>
                <w:sz w:val="28"/>
                <w:szCs w:val="28"/>
                <w:lang w:val="uk-UA"/>
              </w:rPr>
              <w:t>Трактор (макет)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FE" w:rsidRPr="000D01C0" w:rsidRDefault="00DF6AFE" w:rsidP="00BA2FE4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1984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FE" w:rsidRPr="000D01C0" w:rsidRDefault="00DF6AFE" w:rsidP="00BA2FE4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D01C0">
              <w:rPr>
                <w:spacing w:val="-8"/>
                <w:sz w:val="28"/>
                <w:szCs w:val="28"/>
                <w:lang w:val="uk-UA"/>
              </w:rPr>
              <w:t>10510004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FE" w:rsidRPr="000D01C0" w:rsidRDefault="00DF6AFE" w:rsidP="00BA2FE4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6177,00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FE" w:rsidRPr="000D01C0" w:rsidRDefault="00DF6AFE" w:rsidP="00BA2FE4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FE" w:rsidRPr="000D01C0" w:rsidRDefault="00DF6AFE" w:rsidP="00BA2FE4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D01C0">
              <w:rPr>
                <w:spacing w:val="-11"/>
                <w:sz w:val="28"/>
                <w:szCs w:val="28"/>
                <w:lang w:val="uk-UA"/>
              </w:rPr>
              <w:t>100%</w:t>
            </w:r>
          </w:p>
        </w:tc>
      </w:tr>
    </w:tbl>
    <w:p w:rsidR="00DF6AFE" w:rsidRPr="000D01C0" w:rsidRDefault="00DF6AFE" w:rsidP="000D01C0">
      <w:pPr>
        <w:shd w:val="clear" w:color="auto" w:fill="FFFFFF"/>
        <w:tabs>
          <w:tab w:val="left" w:pos="1498"/>
        </w:tabs>
        <w:ind w:firstLine="709"/>
        <w:jc w:val="both"/>
        <w:rPr>
          <w:sz w:val="28"/>
          <w:szCs w:val="28"/>
          <w:lang w:val="uk-UA"/>
        </w:rPr>
      </w:pPr>
    </w:p>
    <w:p w:rsidR="00DF6AFE" w:rsidRDefault="00DF6AFE" w:rsidP="000D01C0">
      <w:pPr>
        <w:ind w:firstLine="708"/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>2. Керівнику Григорівськ</w:t>
      </w:r>
      <w:r>
        <w:rPr>
          <w:sz w:val="28"/>
          <w:szCs w:val="28"/>
          <w:lang w:val="uk-UA"/>
        </w:rPr>
        <w:t>ої</w:t>
      </w:r>
      <w:r w:rsidRPr="000D01C0">
        <w:rPr>
          <w:sz w:val="28"/>
          <w:szCs w:val="28"/>
          <w:lang w:val="uk-UA"/>
        </w:rPr>
        <w:t xml:space="preserve"> загальноосвітн</w:t>
      </w:r>
      <w:r>
        <w:rPr>
          <w:sz w:val="28"/>
          <w:szCs w:val="28"/>
          <w:lang w:val="uk-UA"/>
        </w:rPr>
        <w:t>ьої</w:t>
      </w:r>
      <w:r w:rsidRPr="000D01C0">
        <w:rPr>
          <w:sz w:val="28"/>
          <w:szCs w:val="28"/>
          <w:lang w:val="uk-UA"/>
        </w:rPr>
        <w:t xml:space="preserve"> школ</w:t>
      </w:r>
      <w:r>
        <w:rPr>
          <w:sz w:val="28"/>
          <w:szCs w:val="28"/>
          <w:lang w:val="uk-UA"/>
        </w:rPr>
        <w:t>и</w:t>
      </w:r>
      <w:r w:rsidRPr="000D01C0">
        <w:rPr>
          <w:sz w:val="28"/>
          <w:szCs w:val="28"/>
          <w:lang w:val="uk-UA"/>
        </w:rPr>
        <w:t xml:space="preserve"> І-ІІІ ступенів Пологівської районної ради Запорізької області списання основних засобів провести відповідно до вимог чинного законодавства та поставити на облік матеріальні цінності, які будуть отримані від списання.</w:t>
      </w:r>
    </w:p>
    <w:p w:rsidR="00DF6AFE" w:rsidRPr="000D01C0" w:rsidRDefault="00DF6AFE" w:rsidP="000D01C0">
      <w:pPr>
        <w:ind w:firstLine="708"/>
        <w:jc w:val="both"/>
        <w:rPr>
          <w:sz w:val="28"/>
          <w:szCs w:val="28"/>
          <w:lang w:val="uk-UA"/>
        </w:rPr>
      </w:pPr>
    </w:p>
    <w:p w:rsidR="00DF6AFE" w:rsidRPr="000D01C0" w:rsidRDefault="00DF6AFE" w:rsidP="000D01C0">
      <w:pPr>
        <w:ind w:firstLine="708"/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>3.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DF6AFE" w:rsidRDefault="00DF6AFE" w:rsidP="000D01C0">
      <w:pPr>
        <w:jc w:val="both"/>
        <w:rPr>
          <w:sz w:val="28"/>
          <w:szCs w:val="28"/>
          <w:lang w:val="uk-UA"/>
        </w:rPr>
      </w:pPr>
    </w:p>
    <w:p w:rsidR="00DF6AFE" w:rsidRDefault="00DF6AFE" w:rsidP="000D01C0">
      <w:pPr>
        <w:jc w:val="both"/>
        <w:rPr>
          <w:sz w:val="28"/>
          <w:szCs w:val="28"/>
          <w:lang w:val="uk-UA"/>
        </w:rPr>
      </w:pPr>
    </w:p>
    <w:p w:rsidR="00DF6AFE" w:rsidRPr="000D01C0" w:rsidRDefault="00DF6AFE" w:rsidP="000D01C0">
      <w:pPr>
        <w:jc w:val="both"/>
        <w:rPr>
          <w:sz w:val="28"/>
          <w:szCs w:val="28"/>
          <w:lang w:val="uk-UA"/>
        </w:rPr>
      </w:pPr>
    </w:p>
    <w:p w:rsidR="00DF6AFE" w:rsidRPr="000D01C0" w:rsidRDefault="00DF6AFE" w:rsidP="000D01C0">
      <w:pPr>
        <w:spacing w:line="240" w:lineRule="exact"/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>Голова ради</w:t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</w:t>
      </w:r>
      <w:r w:rsidRPr="000D01C0">
        <w:rPr>
          <w:sz w:val="28"/>
          <w:szCs w:val="28"/>
          <w:lang w:val="uk-UA"/>
        </w:rPr>
        <w:t>О.П.Покутній</w:t>
      </w:r>
    </w:p>
    <w:p w:rsidR="00DF6AFE" w:rsidRPr="000D01C0" w:rsidRDefault="00DF6AFE" w:rsidP="000D01C0">
      <w:pPr>
        <w:spacing w:line="240" w:lineRule="exact"/>
        <w:jc w:val="both"/>
        <w:rPr>
          <w:sz w:val="28"/>
          <w:szCs w:val="28"/>
          <w:lang w:val="uk-UA"/>
        </w:rPr>
      </w:pPr>
    </w:p>
    <w:sectPr w:rsidR="00DF6AFE" w:rsidRPr="000D01C0" w:rsidSect="000D01C0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DD"/>
    <w:rsid w:val="000079B5"/>
    <w:rsid w:val="000B068A"/>
    <w:rsid w:val="000C0A23"/>
    <w:rsid w:val="000D01C0"/>
    <w:rsid w:val="0011165D"/>
    <w:rsid w:val="001A1559"/>
    <w:rsid w:val="001A6BBF"/>
    <w:rsid w:val="001A70FF"/>
    <w:rsid w:val="002136DD"/>
    <w:rsid w:val="00267B68"/>
    <w:rsid w:val="002D1BC1"/>
    <w:rsid w:val="002F19DE"/>
    <w:rsid w:val="003220CD"/>
    <w:rsid w:val="0032718A"/>
    <w:rsid w:val="0037702D"/>
    <w:rsid w:val="00386C25"/>
    <w:rsid w:val="004141BE"/>
    <w:rsid w:val="0042491F"/>
    <w:rsid w:val="004A52EA"/>
    <w:rsid w:val="004A7E9D"/>
    <w:rsid w:val="004D0168"/>
    <w:rsid w:val="005401A3"/>
    <w:rsid w:val="005A59E2"/>
    <w:rsid w:val="005D3A7B"/>
    <w:rsid w:val="006B453B"/>
    <w:rsid w:val="006C56F5"/>
    <w:rsid w:val="0073799C"/>
    <w:rsid w:val="0075054B"/>
    <w:rsid w:val="007D0D31"/>
    <w:rsid w:val="008052B1"/>
    <w:rsid w:val="00834858"/>
    <w:rsid w:val="00857859"/>
    <w:rsid w:val="00870C51"/>
    <w:rsid w:val="008B0162"/>
    <w:rsid w:val="008F786E"/>
    <w:rsid w:val="00943A7E"/>
    <w:rsid w:val="00957211"/>
    <w:rsid w:val="0096363D"/>
    <w:rsid w:val="00991338"/>
    <w:rsid w:val="009A3CF2"/>
    <w:rsid w:val="009A44EF"/>
    <w:rsid w:val="009D305B"/>
    <w:rsid w:val="00A0557B"/>
    <w:rsid w:val="00B02CD3"/>
    <w:rsid w:val="00B23F0D"/>
    <w:rsid w:val="00B570C2"/>
    <w:rsid w:val="00BA2FE4"/>
    <w:rsid w:val="00BF550B"/>
    <w:rsid w:val="00C02FAC"/>
    <w:rsid w:val="00C4491A"/>
    <w:rsid w:val="00C828F4"/>
    <w:rsid w:val="00C97DFC"/>
    <w:rsid w:val="00CB0DEF"/>
    <w:rsid w:val="00CB1E52"/>
    <w:rsid w:val="00CB529F"/>
    <w:rsid w:val="00CE7BA8"/>
    <w:rsid w:val="00D07B97"/>
    <w:rsid w:val="00D10D19"/>
    <w:rsid w:val="00D12809"/>
    <w:rsid w:val="00DA1280"/>
    <w:rsid w:val="00DA4665"/>
    <w:rsid w:val="00DC41F3"/>
    <w:rsid w:val="00DF6AFE"/>
    <w:rsid w:val="00E31674"/>
    <w:rsid w:val="00E50A86"/>
    <w:rsid w:val="00E758B2"/>
    <w:rsid w:val="00E97119"/>
    <w:rsid w:val="00EA688F"/>
    <w:rsid w:val="00F9239E"/>
    <w:rsid w:val="00FA285F"/>
    <w:rsid w:val="00FD1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i/>
      <w:iCs/>
      <w:sz w:val="28"/>
      <w:szCs w:val="28"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136DD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6DD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6DD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136DD"/>
    <w:pPr>
      <w:widowControl/>
      <w:autoSpaceDE/>
      <w:autoSpaceDN/>
      <w:adjustRightInd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36DD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223</Words>
  <Characters>1277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Plevako</cp:lastModifiedBy>
  <cp:revision>6</cp:revision>
  <cp:lastPrinted>2017-03-07T09:24:00Z</cp:lastPrinted>
  <dcterms:created xsi:type="dcterms:W3CDTF">2017-01-25T13:51:00Z</dcterms:created>
  <dcterms:modified xsi:type="dcterms:W3CDTF">2017-03-07T09:25:00Z</dcterms:modified>
</cp:coreProperties>
</file>